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E40A48" w:rsidP="00BF1CBC">
      <w:pPr>
        <w:spacing w:before="100" w:beforeAutospacing="1" w:after="100" w:afterAutospacing="1"/>
        <w:contextualSpacing/>
        <w:rPr>
          <w:rFonts w:ascii="Verdana" w:hAnsi="Verdana" w:cs="Arial"/>
          <w:sz w:val="20"/>
        </w:rPr>
      </w:pPr>
      <w:r w:rsidRPr="00E40A48">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E40A48" w:rsidP="00037E9B">
        <w:pPr>
          <w:pStyle w:val="Piedepgina"/>
          <w:jc w:val="right"/>
          <w:rPr>
            <w:rFonts w:ascii="Verdana" w:hAnsi="Verdana"/>
            <w:b/>
            <w:color w:val="003D6A"/>
            <w:sz w:val="16"/>
          </w:rPr>
        </w:pPr>
        <w:r w:rsidRPr="003151A1">
          <w:rPr>
            <w:rFonts w:ascii="Verdana" w:hAnsi="Verdana"/>
            <w:color w:val="003D6A"/>
            <w:sz w:val="18"/>
            <w:szCs w:val="18"/>
          </w:rPr>
          <w:fldChar w:fldCharType="begin"/>
        </w:r>
        <w:r w:rsidR="00037E9B" w:rsidRPr="003151A1">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4" Type="http://schemas.openxmlformats.org/officeDocument/2006/relationships/hyperlink" Target="https://www.agpd.es/portalwebAGPD/CanalDelCiudadano/derechos/index-ides-idphp.php" TargetMode="Externa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aca6f52692bac37ad54067cf9c4844b">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6d2e2d0f8ce5185faa3906d8cf46be14"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97A02-B411-43A1-A37E-07265BDB9B8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c12612b1-f9f9-4344-bc80-c7b59552a141"/>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21A785E0-E878-466B-909F-3E9F81F6A89F}"/>
</file>

<file path=customXml/itemProps3.xml><?xml version="1.0" encoding="utf-8"?>
<ds:datastoreItem xmlns:ds="http://schemas.openxmlformats.org/officeDocument/2006/customXml" ds:itemID="{3B243262-4FEA-4742-8F45-1DCB6B1CBB0F}">
  <ds:schemaRefs>
    <ds:schemaRef ds:uri="http://schemas.microsoft.com/sharepoint/v3/contenttype/forms"/>
  </ds:schemaRefs>
</ds:datastoreItem>
</file>

<file path=customXml/itemProps4.xml><?xml version="1.0" encoding="utf-8"?>
<ds:datastoreItem xmlns:ds="http://schemas.openxmlformats.org/officeDocument/2006/customXml" ds:itemID="{56D20873-F6A8-4AB0-9DF1-8E45258A3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c12612b1-f9f9-4344-bc80-c7b59552a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C65E6A-1878-495D-B2B1-5636C691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15</cp:revision>
  <cp:lastPrinted>2019-07-01T09:54:00Z</cp:lastPrinted>
  <dcterms:created xsi:type="dcterms:W3CDTF">2021-04-19T09:30:00Z</dcterms:created>
  <dcterms:modified xsi:type="dcterms:W3CDTF">2022-01-25T09:14:00Z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a2972279-0f8c-4c53-8faa-5b35a3bbe08e</vt:lpwstr>
  </property>
</Properties>
</file>